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E47" w:rsidRPr="00732B35" w:rsidRDefault="007F2E47" w:rsidP="00447E90">
      <w:pPr>
        <w:pStyle w:val="BodyTextIndent"/>
        <w:ind w:firstLine="567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Тақырып</w:t>
      </w:r>
      <w:r w:rsidRPr="00DB2C62">
        <w:rPr>
          <w:b/>
          <w:szCs w:val="28"/>
        </w:rPr>
        <w:t xml:space="preserve"> 1</w:t>
      </w:r>
      <w:r>
        <w:rPr>
          <w:b/>
          <w:szCs w:val="28"/>
          <w:lang w:val="kk-KZ"/>
        </w:rPr>
        <w:t xml:space="preserve">. </w:t>
      </w:r>
      <w:r w:rsidRPr="00732B35">
        <w:rPr>
          <w:b/>
          <w:color w:val="000000"/>
          <w:lang w:val="kk-KZ"/>
        </w:rPr>
        <w:t xml:space="preserve">Кәсіпорынның қаржылық жағдайын талдау әдісі және мазмұны. </w:t>
      </w:r>
    </w:p>
    <w:p w:rsidR="007F2E47" w:rsidRDefault="007F2E47" w:rsidP="00447E90">
      <w:pPr>
        <w:shd w:val="clear" w:color="auto" w:fill="FFFFFF"/>
        <w:ind w:firstLine="567"/>
        <w:jc w:val="both"/>
        <w:rPr>
          <w:b/>
          <w:szCs w:val="28"/>
          <w:lang w:val="kk-KZ"/>
        </w:rPr>
      </w:pPr>
    </w:p>
    <w:p w:rsidR="007F2E47" w:rsidRPr="009708F0" w:rsidRDefault="007F2E47" w:rsidP="00447E90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FD1E4C">
        <w:rPr>
          <w:b/>
          <w:sz w:val="28"/>
          <w:szCs w:val="28"/>
          <w:lang w:val="kk-KZ"/>
        </w:rPr>
        <w:t xml:space="preserve">Мақсаты: </w:t>
      </w:r>
      <w:r w:rsidRPr="00FD1E4C">
        <w:rPr>
          <w:noProof/>
          <w:sz w:val="28"/>
          <w:szCs w:val="28"/>
          <w:lang w:val="kk-KZ"/>
        </w:rPr>
        <w:t xml:space="preserve">Қаржылық талдаудың пәнiмен, құрылымымен, реттеу тәсiлдерiмен танысу. </w:t>
      </w:r>
      <w:r w:rsidRPr="009708F0">
        <w:rPr>
          <w:noProof/>
          <w:sz w:val="28"/>
          <w:szCs w:val="28"/>
          <w:lang w:val="kk-KZ"/>
        </w:rPr>
        <w:t>Қаржылық есептi оқу әдiстерi</w:t>
      </w:r>
      <w:r w:rsidRPr="00FD1E4C">
        <w:rPr>
          <w:noProof/>
          <w:sz w:val="28"/>
          <w:szCs w:val="28"/>
          <w:lang w:val="kk-KZ"/>
        </w:rPr>
        <w:t xml:space="preserve"> мен ф</w:t>
      </w:r>
      <w:r w:rsidRPr="009708F0">
        <w:rPr>
          <w:noProof/>
          <w:sz w:val="28"/>
          <w:szCs w:val="28"/>
          <w:lang w:val="kk-KZ"/>
        </w:rPr>
        <w:t>акторлық талдаудың үлгiлерi</w:t>
      </w:r>
      <w:r w:rsidRPr="00FD1E4C">
        <w:rPr>
          <w:noProof/>
          <w:sz w:val="28"/>
          <w:szCs w:val="28"/>
          <w:lang w:val="kk-KZ"/>
        </w:rPr>
        <w:t>н қарастыру</w:t>
      </w:r>
    </w:p>
    <w:p w:rsidR="007F2E47" w:rsidRPr="00FD1E4C" w:rsidRDefault="007F2E47" w:rsidP="00447E90">
      <w:pPr>
        <w:jc w:val="both"/>
        <w:rPr>
          <w:sz w:val="28"/>
          <w:szCs w:val="28"/>
          <w:lang w:val="kk-KZ"/>
        </w:rPr>
      </w:pPr>
    </w:p>
    <w:p w:rsidR="007F2E47" w:rsidRPr="00FD1E4C" w:rsidRDefault="007F2E47" w:rsidP="00447E90">
      <w:pPr>
        <w:ind w:firstLine="567"/>
        <w:jc w:val="both"/>
        <w:rPr>
          <w:sz w:val="28"/>
          <w:szCs w:val="28"/>
          <w:lang w:val="kk-KZ"/>
        </w:rPr>
      </w:pPr>
      <w:r w:rsidRPr="00FD1E4C">
        <w:rPr>
          <w:b/>
          <w:sz w:val="28"/>
          <w:szCs w:val="28"/>
          <w:lang w:val="kk-KZ"/>
        </w:rPr>
        <w:t>Жоспар:</w:t>
      </w:r>
    </w:p>
    <w:p w:rsidR="007F2E47" w:rsidRPr="009708F0" w:rsidRDefault="007F2E47" w:rsidP="00447E90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1. </w:t>
      </w:r>
      <w:r w:rsidRPr="00FD1E4C">
        <w:rPr>
          <w:noProof/>
          <w:sz w:val="28"/>
          <w:szCs w:val="28"/>
          <w:lang w:val="kk-KZ"/>
        </w:rPr>
        <w:t>Қаржылық талдаудың п</w:t>
      </w:r>
      <w:r>
        <w:rPr>
          <w:noProof/>
          <w:sz w:val="28"/>
          <w:szCs w:val="28"/>
          <w:lang w:val="kk-KZ"/>
        </w:rPr>
        <w:t>әнi, құрылымы, реттеу тәсiлдерi</w:t>
      </w:r>
    </w:p>
    <w:p w:rsidR="007F2E47" w:rsidRPr="009708F0" w:rsidRDefault="007F2E47" w:rsidP="00447E90">
      <w:pPr>
        <w:shd w:val="clear" w:color="auto" w:fill="FFFFFF"/>
        <w:jc w:val="both"/>
        <w:rPr>
          <w:sz w:val="28"/>
          <w:szCs w:val="28"/>
          <w:lang w:val="kk-KZ"/>
        </w:rPr>
      </w:pPr>
      <w:r w:rsidRPr="00B22C1A">
        <w:rPr>
          <w:noProof/>
          <w:sz w:val="28"/>
          <w:szCs w:val="28"/>
          <w:lang w:val="kk-KZ"/>
        </w:rPr>
        <w:t>2</w:t>
      </w:r>
      <w:r>
        <w:rPr>
          <w:noProof/>
          <w:sz w:val="28"/>
          <w:szCs w:val="28"/>
          <w:lang w:val="kk-KZ"/>
        </w:rPr>
        <w:t xml:space="preserve">. </w:t>
      </w:r>
      <w:r w:rsidRPr="00B22C1A">
        <w:rPr>
          <w:noProof/>
          <w:sz w:val="28"/>
          <w:szCs w:val="28"/>
          <w:lang w:val="kk-KZ"/>
        </w:rPr>
        <w:t xml:space="preserve">Қаржылық есептi оқу </w:t>
      </w:r>
      <w:r>
        <w:rPr>
          <w:noProof/>
          <w:sz w:val="28"/>
          <w:szCs w:val="28"/>
          <w:lang w:val="kk-KZ"/>
        </w:rPr>
        <w:t>әдiстерi</w:t>
      </w:r>
    </w:p>
    <w:p w:rsidR="007F2E47" w:rsidRPr="009708F0" w:rsidRDefault="007F2E47" w:rsidP="00447E90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3. Факторлық талдаудың үлгiлерi</w:t>
      </w:r>
    </w:p>
    <w:p w:rsidR="007F2E47" w:rsidRPr="00A012B1" w:rsidRDefault="007F2E47" w:rsidP="00447E90">
      <w:pPr>
        <w:jc w:val="both"/>
        <w:rPr>
          <w:b/>
          <w:sz w:val="28"/>
          <w:szCs w:val="28"/>
          <w:lang w:val="kk-KZ"/>
        </w:rPr>
      </w:pPr>
    </w:p>
    <w:p w:rsidR="007F2E47" w:rsidRPr="00523FFF" w:rsidRDefault="007F2E47" w:rsidP="00447E90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7F2E47" w:rsidRPr="00946DF2" w:rsidRDefault="007F2E47" w:rsidP="00447E9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7F2E47" w:rsidRPr="00447E90" w:rsidRDefault="007F2E47" w:rsidP="00447E9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7F2E47" w:rsidRPr="00447E90" w:rsidRDefault="007F2E47" w:rsidP="00447E9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7F2E47" w:rsidRDefault="007F2E47" w:rsidP="00447E90">
      <w:pPr>
        <w:jc w:val="both"/>
        <w:rPr>
          <w:b/>
          <w:sz w:val="28"/>
          <w:szCs w:val="28"/>
          <w:lang w:val="kk-KZ"/>
        </w:rPr>
      </w:pPr>
    </w:p>
    <w:p w:rsidR="007F2E47" w:rsidRDefault="007F2E47" w:rsidP="00447E90">
      <w:pPr>
        <w:jc w:val="both"/>
        <w:rPr>
          <w:b/>
          <w:sz w:val="28"/>
          <w:szCs w:val="28"/>
          <w:lang w:val="kk-KZ"/>
        </w:rPr>
      </w:pPr>
      <w:r w:rsidRPr="00FD1E4C">
        <w:rPr>
          <w:b/>
          <w:sz w:val="28"/>
          <w:szCs w:val="28"/>
          <w:lang w:val="kk-KZ"/>
        </w:rPr>
        <w:t>Бақылау сұрақтары:</w:t>
      </w:r>
    </w:p>
    <w:p w:rsidR="007F2E47" w:rsidRPr="00853062" w:rsidRDefault="007F2E47" w:rsidP="00447E90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1. </w:t>
      </w:r>
      <w:r w:rsidRPr="00853062">
        <w:rPr>
          <w:noProof/>
          <w:sz w:val="28"/>
          <w:szCs w:val="28"/>
          <w:lang w:val="kk-KZ"/>
        </w:rPr>
        <w:t>Кәсіпорынның қаржылық тұрақтылығы нені білдіреді?</w:t>
      </w:r>
    </w:p>
    <w:p w:rsidR="007F2E47" w:rsidRPr="00853062" w:rsidRDefault="007F2E47" w:rsidP="00447E90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2. </w:t>
      </w:r>
      <w:r w:rsidRPr="00853062">
        <w:rPr>
          <w:noProof/>
          <w:sz w:val="28"/>
          <w:szCs w:val="28"/>
          <w:lang w:val="kk-KZ"/>
        </w:rPr>
        <w:t>Кәсіпорынның қаржылық тұрақтылық жағдайына әсер ететін факторлар қалай жіктеледі?</w:t>
      </w:r>
    </w:p>
    <w:p w:rsidR="007F2E47" w:rsidRPr="00853062" w:rsidRDefault="007F2E47" w:rsidP="00447E90">
      <w:pPr>
        <w:shd w:val="clear" w:color="auto" w:fill="FFFFFF"/>
        <w:jc w:val="both"/>
        <w:rPr>
          <w:sz w:val="28"/>
          <w:szCs w:val="28"/>
          <w:lang w:val="kk-KZ"/>
        </w:rPr>
      </w:pPr>
      <w:r w:rsidRPr="00853062">
        <w:rPr>
          <w:sz w:val="28"/>
          <w:szCs w:val="28"/>
          <w:lang w:val="kk-KZ"/>
        </w:rPr>
        <w:t>3. Кәсіпорынның қаржылық жағдайы.</w:t>
      </w:r>
    </w:p>
    <w:p w:rsidR="007F2E47" w:rsidRPr="00CF6F05" w:rsidRDefault="007F2E47" w:rsidP="00447E90">
      <w:pPr>
        <w:pStyle w:val="BodyTextIndent"/>
        <w:ind w:firstLine="0"/>
        <w:rPr>
          <w:szCs w:val="28"/>
          <w:lang w:val="kk-KZ"/>
        </w:rPr>
      </w:pPr>
    </w:p>
    <w:p w:rsidR="007F2E47" w:rsidRPr="002E515B" w:rsidRDefault="007F2E47" w:rsidP="00447E90">
      <w:pPr>
        <w:jc w:val="both"/>
        <w:rPr>
          <w:sz w:val="28"/>
          <w:szCs w:val="28"/>
          <w:lang w:val="kk-KZ"/>
        </w:rPr>
      </w:pPr>
    </w:p>
    <w:p w:rsidR="007F2E47" w:rsidRDefault="007F2E47">
      <w:bookmarkStart w:id="0" w:name="_GoBack"/>
      <w:bookmarkEnd w:id="0"/>
    </w:p>
    <w:sectPr w:rsidR="007F2E47" w:rsidSect="00407519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024"/>
    <w:rsid w:val="00093024"/>
    <w:rsid w:val="002E515B"/>
    <w:rsid w:val="00407519"/>
    <w:rsid w:val="00447E90"/>
    <w:rsid w:val="00523FFF"/>
    <w:rsid w:val="00732B35"/>
    <w:rsid w:val="007F2E47"/>
    <w:rsid w:val="00853062"/>
    <w:rsid w:val="00946DF2"/>
    <w:rsid w:val="009708F0"/>
    <w:rsid w:val="00982C8A"/>
    <w:rsid w:val="00A012B1"/>
    <w:rsid w:val="00B22C1A"/>
    <w:rsid w:val="00B54FE7"/>
    <w:rsid w:val="00C17BB4"/>
    <w:rsid w:val="00CF6F05"/>
    <w:rsid w:val="00DB2C62"/>
    <w:rsid w:val="00E82908"/>
    <w:rsid w:val="00F62382"/>
    <w:rsid w:val="00FD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90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47E90"/>
    <w:pPr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47E90"/>
    <w:rPr>
      <w:rFonts w:ascii="Times New Roman" w:eastAsia="Times New Roman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171</Words>
  <Characters>977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4</cp:revision>
  <dcterms:created xsi:type="dcterms:W3CDTF">2014-09-13T05:48:00Z</dcterms:created>
  <dcterms:modified xsi:type="dcterms:W3CDTF">2015-09-29T13:43:00Z</dcterms:modified>
</cp:coreProperties>
</file>